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3C" w:rsidRDefault="005F243C" w:rsidP="009355D0">
      <w:pPr>
        <w:jc w:val="center"/>
        <w:rPr>
          <w:b/>
          <w:sz w:val="28"/>
          <w:szCs w:val="28"/>
        </w:rPr>
      </w:pPr>
    </w:p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марте2018 года</w:t>
      </w:r>
    </w:p>
    <w:p w:rsidR="005F243C" w:rsidRDefault="005F243C" w:rsidP="009355D0">
      <w:pPr>
        <w:jc w:val="center"/>
        <w:rPr>
          <w:sz w:val="28"/>
          <w:szCs w:val="28"/>
        </w:rPr>
      </w:pP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5F243C" w:rsidRDefault="005F243C" w:rsidP="00B10C64">
      <w:pPr>
        <w:jc w:val="center"/>
        <w:rPr>
          <w:sz w:val="28"/>
          <w:szCs w:val="28"/>
        </w:rPr>
      </w:pPr>
    </w:p>
    <w:p w:rsidR="005F243C" w:rsidRDefault="005F243C" w:rsidP="000A43E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 увеличивается на </w:t>
      </w:r>
      <w:r>
        <w:rPr>
          <w:b/>
          <w:sz w:val="28"/>
          <w:szCs w:val="28"/>
        </w:rPr>
        <w:t>788,49</w:t>
      </w:r>
      <w:r>
        <w:rPr>
          <w:sz w:val="28"/>
          <w:szCs w:val="28"/>
        </w:rPr>
        <w:t xml:space="preserve"> рублей.</w:t>
      </w:r>
    </w:p>
    <w:p w:rsidR="005F243C" w:rsidRDefault="005F243C" w:rsidP="000A43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Увеличивается за счет увеличения «Иных межбюджетных трансфертов» на </w:t>
      </w:r>
      <w:r>
        <w:rPr>
          <w:b/>
          <w:sz w:val="28"/>
          <w:szCs w:val="28"/>
        </w:rPr>
        <w:t>788,49</w:t>
      </w:r>
      <w:r>
        <w:rPr>
          <w:sz w:val="28"/>
          <w:szCs w:val="28"/>
        </w:rPr>
        <w:t xml:space="preserve"> рублей:</w:t>
      </w:r>
    </w:p>
    <w:p w:rsidR="005F243C" w:rsidRDefault="005F243C" w:rsidP="000A43E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- «</w:t>
      </w:r>
      <w:r w:rsidRPr="00042BAD">
        <w:rPr>
          <w:sz w:val="28"/>
          <w:szCs w:val="28"/>
        </w:rPr>
        <w:t xml:space="preserve">Межбюджетные трансферты </w:t>
      </w:r>
      <w:r w:rsidRPr="00042BAD">
        <w:rPr>
          <w:sz w:val="28"/>
          <w:szCs w:val="28"/>
          <w:lang w:eastAsia="en-US"/>
        </w:rPr>
        <w:t>на осуществление части полномочий, предусмотренных соглашениями о передаче полномочий по 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 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</w:t>
      </w:r>
      <w:r>
        <w:rPr>
          <w:sz w:val="28"/>
          <w:szCs w:val="28"/>
          <w:lang w:eastAsia="en-US"/>
        </w:rPr>
        <w:t>» на 788,49 рублей;</w:t>
      </w:r>
    </w:p>
    <w:p w:rsidR="005F243C" w:rsidRDefault="005F243C" w:rsidP="000A43EC">
      <w:pPr>
        <w:tabs>
          <w:tab w:val="left" w:pos="195"/>
        </w:tabs>
        <w:jc w:val="both"/>
        <w:rPr>
          <w:sz w:val="28"/>
          <w:szCs w:val="28"/>
        </w:rPr>
      </w:pP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A43EC">
        <w:rPr>
          <w:b/>
          <w:sz w:val="28"/>
          <w:szCs w:val="28"/>
        </w:rPr>
        <w:t>788,49</w:t>
      </w:r>
      <w:r w:rsidRPr="000A43EC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A43EC">
        <w:rPr>
          <w:sz w:val="28"/>
          <w:szCs w:val="28"/>
        </w:rPr>
        <w:t>связи с поступлением денежных средств из районного бюджета</w:t>
      </w:r>
      <w:r>
        <w:rPr>
          <w:sz w:val="28"/>
          <w:szCs w:val="28"/>
        </w:rPr>
        <w:t>;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Денежные средства направлены на статью «Дорожное хозяйство (Дорожные фонды)» </w:t>
      </w:r>
      <w:r w:rsidRPr="00E51EFF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788,49 рублей.</w:t>
      </w:r>
    </w:p>
    <w:p w:rsidR="005F243C" w:rsidRPr="0012450E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связи с поступлением Польниковской сельской администрации искового требования в возмещении расходов по электроэнергии  и возмещении пени и государственной пошлины за МКП «Польниковский коммунальщик», перераспределены расходы по статьям :</w:t>
      </w:r>
    </w:p>
    <w:p w:rsidR="005F243C" w:rsidRDefault="005F243C" w:rsidP="00E51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-На «коммунальное хозяйство. Исполнение исковых требований на основании вступивших в законную силу судебных актов, обязательств бюджета» на +</w:t>
      </w:r>
      <w:r>
        <w:rPr>
          <w:b/>
          <w:sz w:val="28"/>
          <w:szCs w:val="28"/>
        </w:rPr>
        <w:t>79000,00</w:t>
      </w:r>
      <w:r>
        <w:rPr>
          <w:sz w:val="28"/>
          <w:szCs w:val="28"/>
        </w:rPr>
        <w:t xml:space="preserve"> рублей по кодам:</w:t>
      </w:r>
    </w:p>
    <w:p w:rsidR="005F243C" w:rsidRDefault="005F243C" w:rsidP="00E51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91905027000083270244 на 71000,00 рублей;</w:t>
      </w:r>
    </w:p>
    <w:p w:rsidR="005F243C" w:rsidRDefault="005F243C" w:rsidP="00E51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91905027000083270831 на 8000,00 рублей;</w:t>
      </w:r>
    </w:p>
    <w:p w:rsidR="005F243C" w:rsidRDefault="005F243C" w:rsidP="009B2E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-На «Другие вопросы в области национальной экономики»(на мероприятия по землеустройству и землепользованию) по Коду 04127000080910244  -</w:t>
      </w:r>
      <w:r>
        <w:rPr>
          <w:b/>
          <w:sz w:val="28"/>
          <w:szCs w:val="28"/>
        </w:rPr>
        <w:t>49000,00</w:t>
      </w:r>
      <w:r>
        <w:rPr>
          <w:sz w:val="28"/>
          <w:szCs w:val="28"/>
        </w:rPr>
        <w:t>рублей</w:t>
      </w:r>
    </w:p>
    <w:p w:rsidR="005F243C" w:rsidRDefault="005F243C" w:rsidP="009B2E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«На Жилищно-коммунальное хозяйство» на </w:t>
      </w:r>
      <w:r>
        <w:rPr>
          <w:b/>
          <w:sz w:val="28"/>
          <w:szCs w:val="28"/>
        </w:rPr>
        <w:t>-30000,00</w:t>
      </w:r>
      <w:r>
        <w:rPr>
          <w:sz w:val="28"/>
          <w:szCs w:val="28"/>
        </w:rPr>
        <w:t xml:space="preserve"> рублей:</w:t>
      </w:r>
    </w:p>
    <w:p w:rsidR="005F243C" w:rsidRDefault="005F243C" w:rsidP="007D377E">
      <w:pPr>
        <w:jc w:val="both"/>
        <w:rPr>
          <w:sz w:val="28"/>
          <w:szCs w:val="28"/>
        </w:rPr>
      </w:pPr>
      <w:r>
        <w:rPr>
          <w:sz w:val="28"/>
          <w:szCs w:val="28"/>
        </w:rPr>
        <w:t>На «Благоустройство» -30000,00 рублей:</w:t>
      </w:r>
    </w:p>
    <w:p w:rsidR="005F243C" w:rsidRDefault="005F243C" w:rsidP="007D3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«Мероприятия по благоустройству» по Коду 0503700008173044 на -30000,00 рублей(для проведения мероприятий по благоустройству территорий поселения по КОСГУ 340)</w:t>
      </w:r>
    </w:p>
    <w:p w:rsidR="005F243C" w:rsidRPr="003E17C8" w:rsidRDefault="005F243C" w:rsidP="00F406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5F243C" w:rsidRDefault="005F243C" w:rsidP="004957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5F243C" w:rsidRDefault="005F243C" w:rsidP="00EA0EE8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5F243C" w:rsidRDefault="005F243C" w:rsidP="00EA0EE8">
      <w:pPr>
        <w:jc w:val="both"/>
        <w:rPr>
          <w:sz w:val="28"/>
          <w:szCs w:val="28"/>
        </w:rPr>
      </w:pPr>
    </w:p>
    <w:p w:rsidR="005F243C" w:rsidRDefault="005F243C" w:rsidP="00EA0E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местного бюджета составит 314546,68 (остатки </w:t>
      </w:r>
      <w:r w:rsidRPr="002F49F1">
        <w:rPr>
          <w:sz w:val="28"/>
          <w:szCs w:val="28"/>
        </w:rPr>
        <w:t>собственных доходов на 01.01.201</w:t>
      </w:r>
      <w:r>
        <w:rPr>
          <w:sz w:val="28"/>
          <w:szCs w:val="28"/>
        </w:rPr>
        <w:t>8</w:t>
      </w:r>
      <w:r w:rsidRPr="002F49F1">
        <w:rPr>
          <w:sz w:val="28"/>
          <w:szCs w:val="28"/>
        </w:rPr>
        <w:t xml:space="preserve"> года</w:t>
      </w:r>
      <w:r>
        <w:rPr>
          <w:sz w:val="28"/>
          <w:szCs w:val="28"/>
        </w:rPr>
        <w:t>).</w:t>
      </w:r>
    </w:p>
    <w:p w:rsidR="005F243C" w:rsidRDefault="005F243C" w:rsidP="009355D0">
      <w:pPr>
        <w:jc w:val="both"/>
        <w:rPr>
          <w:sz w:val="28"/>
          <w:szCs w:val="28"/>
        </w:rPr>
      </w:pP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1 678 874,49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1 993 411,17руб.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314 546,68 руб.</w:t>
      </w:r>
    </w:p>
    <w:p w:rsidR="005F243C" w:rsidRDefault="005F243C" w:rsidP="009355D0">
      <w:pPr>
        <w:jc w:val="both"/>
        <w:rPr>
          <w:sz w:val="28"/>
          <w:szCs w:val="28"/>
        </w:rPr>
      </w:pP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Л.А.Горова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25CB"/>
    <w:rsid w:val="00015337"/>
    <w:rsid w:val="0004067F"/>
    <w:rsid w:val="00042BAD"/>
    <w:rsid w:val="000555D1"/>
    <w:rsid w:val="000736C1"/>
    <w:rsid w:val="00083255"/>
    <w:rsid w:val="000862C2"/>
    <w:rsid w:val="00092192"/>
    <w:rsid w:val="000A43EC"/>
    <w:rsid w:val="000A5725"/>
    <w:rsid w:val="000B14DC"/>
    <w:rsid w:val="000C041E"/>
    <w:rsid w:val="000C47CA"/>
    <w:rsid w:val="000C720D"/>
    <w:rsid w:val="000D1823"/>
    <w:rsid w:val="000D571B"/>
    <w:rsid w:val="000E584D"/>
    <w:rsid w:val="000F24E8"/>
    <w:rsid w:val="000F3C4F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44721"/>
    <w:rsid w:val="00145ED8"/>
    <w:rsid w:val="00161696"/>
    <w:rsid w:val="00162CAC"/>
    <w:rsid w:val="00182A56"/>
    <w:rsid w:val="00192776"/>
    <w:rsid w:val="001B2690"/>
    <w:rsid w:val="001B3DBE"/>
    <w:rsid w:val="001C451E"/>
    <w:rsid w:val="001E210F"/>
    <w:rsid w:val="001F39C1"/>
    <w:rsid w:val="00206F1D"/>
    <w:rsid w:val="00217BE3"/>
    <w:rsid w:val="00221E28"/>
    <w:rsid w:val="00223BE7"/>
    <w:rsid w:val="00230001"/>
    <w:rsid w:val="00234A71"/>
    <w:rsid w:val="00235985"/>
    <w:rsid w:val="00243F9F"/>
    <w:rsid w:val="00255700"/>
    <w:rsid w:val="00255BE9"/>
    <w:rsid w:val="00255C1A"/>
    <w:rsid w:val="00266383"/>
    <w:rsid w:val="0029068F"/>
    <w:rsid w:val="00295686"/>
    <w:rsid w:val="00297D7A"/>
    <w:rsid w:val="002D3804"/>
    <w:rsid w:val="002F49F1"/>
    <w:rsid w:val="002F5B7F"/>
    <w:rsid w:val="002F7271"/>
    <w:rsid w:val="003214A9"/>
    <w:rsid w:val="00321AD5"/>
    <w:rsid w:val="00322012"/>
    <w:rsid w:val="00330F71"/>
    <w:rsid w:val="00335F62"/>
    <w:rsid w:val="00351446"/>
    <w:rsid w:val="003527D9"/>
    <w:rsid w:val="00360A05"/>
    <w:rsid w:val="00360F14"/>
    <w:rsid w:val="00362F74"/>
    <w:rsid w:val="00380C72"/>
    <w:rsid w:val="00387853"/>
    <w:rsid w:val="00390615"/>
    <w:rsid w:val="003A5DA1"/>
    <w:rsid w:val="003B25C8"/>
    <w:rsid w:val="003B42D3"/>
    <w:rsid w:val="003D5069"/>
    <w:rsid w:val="003D7D27"/>
    <w:rsid w:val="003D7DBF"/>
    <w:rsid w:val="003E17C8"/>
    <w:rsid w:val="003F757D"/>
    <w:rsid w:val="0040177B"/>
    <w:rsid w:val="00405663"/>
    <w:rsid w:val="00415171"/>
    <w:rsid w:val="004201E8"/>
    <w:rsid w:val="004427A0"/>
    <w:rsid w:val="00446EE7"/>
    <w:rsid w:val="0045360C"/>
    <w:rsid w:val="00454D5C"/>
    <w:rsid w:val="00470B8B"/>
    <w:rsid w:val="0048511A"/>
    <w:rsid w:val="004957DC"/>
    <w:rsid w:val="004A2B32"/>
    <w:rsid w:val="004A2EA4"/>
    <w:rsid w:val="004C05B4"/>
    <w:rsid w:val="004E0B5B"/>
    <w:rsid w:val="004E5CE9"/>
    <w:rsid w:val="004F2149"/>
    <w:rsid w:val="004F5377"/>
    <w:rsid w:val="0050611D"/>
    <w:rsid w:val="00506A93"/>
    <w:rsid w:val="00526623"/>
    <w:rsid w:val="005331DD"/>
    <w:rsid w:val="0053406E"/>
    <w:rsid w:val="005378F8"/>
    <w:rsid w:val="00540373"/>
    <w:rsid w:val="005548CA"/>
    <w:rsid w:val="00565E03"/>
    <w:rsid w:val="005709E7"/>
    <w:rsid w:val="005752A6"/>
    <w:rsid w:val="00587858"/>
    <w:rsid w:val="00597CB3"/>
    <w:rsid w:val="005A422A"/>
    <w:rsid w:val="005A78D7"/>
    <w:rsid w:val="005C2E3D"/>
    <w:rsid w:val="005C6BB5"/>
    <w:rsid w:val="005D6E1D"/>
    <w:rsid w:val="005E0AEE"/>
    <w:rsid w:val="005E6642"/>
    <w:rsid w:val="005F243C"/>
    <w:rsid w:val="005F30C7"/>
    <w:rsid w:val="005F42DA"/>
    <w:rsid w:val="006022A4"/>
    <w:rsid w:val="006134E9"/>
    <w:rsid w:val="00645906"/>
    <w:rsid w:val="00656843"/>
    <w:rsid w:val="006649B7"/>
    <w:rsid w:val="006729BD"/>
    <w:rsid w:val="00695DF3"/>
    <w:rsid w:val="006A13CC"/>
    <w:rsid w:val="006C5D32"/>
    <w:rsid w:val="006D2EA3"/>
    <w:rsid w:val="006F403A"/>
    <w:rsid w:val="006F5AB6"/>
    <w:rsid w:val="00722417"/>
    <w:rsid w:val="00724A9C"/>
    <w:rsid w:val="007338E8"/>
    <w:rsid w:val="007412C9"/>
    <w:rsid w:val="0074174B"/>
    <w:rsid w:val="007520E0"/>
    <w:rsid w:val="007527E6"/>
    <w:rsid w:val="00764BD3"/>
    <w:rsid w:val="007814C1"/>
    <w:rsid w:val="00787B73"/>
    <w:rsid w:val="00787BAB"/>
    <w:rsid w:val="00792F7A"/>
    <w:rsid w:val="007A5AA9"/>
    <w:rsid w:val="007B0B14"/>
    <w:rsid w:val="007B53DE"/>
    <w:rsid w:val="007B64C9"/>
    <w:rsid w:val="007C60F1"/>
    <w:rsid w:val="007D0BC8"/>
    <w:rsid w:val="007D377E"/>
    <w:rsid w:val="008028D3"/>
    <w:rsid w:val="00820285"/>
    <w:rsid w:val="008221B9"/>
    <w:rsid w:val="008251FF"/>
    <w:rsid w:val="0083086A"/>
    <w:rsid w:val="00833CAC"/>
    <w:rsid w:val="008425F1"/>
    <w:rsid w:val="00852D45"/>
    <w:rsid w:val="0085390C"/>
    <w:rsid w:val="00862083"/>
    <w:rsid w:val="0086274E"/>
    <w:rsid w:val="00875684"/>
    <w:rsid w:val="00895AC4"/>
    <w:rsid w:val="00897421"/>
    <w:rsid w:val="008A524B"/>
    <w:rsid w:val="008B600E"/>
    <w:rsid w:val="008B6993"/>
    <w:rsid w:val="008D02BB"/>
    <w:rsid w:val="008D1B2A"/>
    <w:rsid w:val="008D56DE"/>
    <w:rsid w:val="008E1092"/>
    <w:rsid w:val="008E1C2B"/>
    <w:rsid w:val="008F08B2"/>
    <w:rsid w:val="009075AE"/>
    <w:rsid w:val="00911119"/>
    <w:rsid w:val="00915E9E"/>
    <w:rsid w:val="00922D22"/>
    <w:rsid w:val="00933755"/>
    <w:rsid w:val="009355D0"/>
    <w:rsid w:val="009436E3"/>
    <w:rsid w:val="00954B38"/>
    <w:rsid w:val="009653A6"/>
    <w:rsid w:val="00967D87"/>
    <w:rsid w:val="00971DBF"/>
    <w:rsid w:val="00991004"/>
    <w:rsid w:val="00991026"/>
    <w:rsid w:val="009943DF"/>
    <w:rsid w:val="009B2E9F"/>
    <w:rsid w:val="009C5672"/>
    <w:rsid w:val="009D072A"/>
    <w:rsid w:val="009E73B2"/>
    <w:rsid w:val="00A1700D"/>
    <w:rsid w:val="00A24578"/>
    <w:rsid w:val="00A61ABD"/>
    <w:rsid w:val="00A83279"/>
    <w:rsid w:val="00AB2EAB"/>
    <w:rsid w:val="00AC0C21"/>
    <w:rsid w:val="00AD2552"/>
    <w:rsid w:val="00AF49A3"/>
    <w:rsid w:val="00AF7F76"/>
    <w:rsid w:val="00B10C64"/>
    <w:rsid w:val="00B15CCC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F0449"/>
    <w:rsid w:val="00BF6AFC"/>
    <w:rsid w:val="00BF72EB"/>
    <w:rsid w:val="00C0518F"/>
    <w:rsid w:val="00C173B0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910D2"/>
    <w:rsid w:val="00C9248E"/>
    <w:rsid w:val="00CA32B1"/>
    <w:rsid w:val="00CB55C3"/>
    <w:rsid w:val="00CC5D84"/>
    <w:rsid w:val="00CF658C"/>
    <w:rsid w:val="00D06613"/>
    <w:rsid w:val="00D074B8"/>
    <w:rsid w:val="00D1456D"/>
    <w:rsid w:val="00D3463D"/>
    <w:rsid w:val="00D40D30"/>
    <w:rsid w:val="00D4180E"/>
    <w:rsid w:val="00D530E7"/>
    <w:rsid w:val="00D54587"/>
    <w:rsid w:val="00D643D6"/>
    <w:rsid w:val="00D77C4A"/>
    <w:rsid w:val="00D839A4"/>
    <w:rsid w:val="00D91A41"/>
    <w:rsid w:val="00D926AF"/>
    <w:rsid w:val="00D9398A"/>
    <w:rsid w:val="00DE18A7"/>
    <w:rsid w:val="00DE320D"/>
    <w:rsid w:val="00E05CB7"/>
    <w:rsid w:val="00E24354"/>
    <w:rsid w:val="00E24BBB"/>
    <w:rsid w:val="00E251E9"/>
    <w:rsid w:val="00E513DB"/>
    <w:rsid w:val="00E51EFF"/>
    <w:rsid w:val="00E53113"/>
    <w:rsid w:val="00E559B3"/>
    <w:rsid w:val="00E56F14"/>
    <w:rsid w:val="00E574A5"/>
    <w:rsid w:val="00E67E78"/>
    <w:rsid w:val="00E75D62"/>
    <w:rsid w:val="00E7768B"/>
    <w:rsid w:val="00E800F9"/>
    <w:rsid w:val="00E807EA"/>
    <w:rsid w:val="00E83779"/>
    <w:rsid w:val="00E9474F"/>
    <w:rsid w:val="00EA0EE8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1144"/>
    <w:rsid w:val="00F5621B"/>
    <w:rsid w:val="00F60EAD"/>
    <w:rsid w:val="00F62EA1"/>
    <w:rsid w:val="00F6514C"/>
    <w:rsid w:val="00F66BE3"/>
    <w:rsid w:val="00F86D92"/>
    <w:rsid w:val="00F95B5A"/>
    <w:rsid w:val="00FA0EB7"/>
    <w:rsid w:val="00FA3C2A"/>
    <w:rsid w:val="00FB4823"/>
    <w:rsid w:val="00FC3609"/>
    <w:rsid w:val="00FC6446"/>
    <w:rsid w:val="00FC774D"/>
    <w:rsid w:val="00FD188E"/>
    <w:rsid w:val="00FD6DAE"/>
    <w:rsid w:val="00FE0D1C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042BA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801</TotalTime>
  <Pages>2</Pages>
  <Words>364</Words>
  <Characters>2080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55</cp:revision>
  <cp:lastPrinted>2016-05-11T09:59:00Z</cp:lastPrinted>
  <dcterms:created xsi:type="dcterms:W3CDTF">2016-06-07T07:37:00Z</dcterms:created>
  <dcterms:modified xsi:type="dcterms:W3CDTF">2018-03-27T05:50:00Z</dcterms:modified>
</cp:coreProperties>
</file>